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0E17" w14:textId="77777777" w:rsidR="00E62621" w:rsidRDefault="00E62621" w:rsidP="00E62621">
      <w:pPr>
        <w:pStyle w:val="HTMLCode"/>
        <w:tabs>
          <w:tab w:val="left" w:pos="993"/>
        </w:tabs>
        <w:rPr>
          <w:b/>
          <w:bCs/>
          <w:sz w:val="24"/>
        </w:rPr>
      </w:pPr>
      <w:bookmarkStart w:id="0" w:name="_Toc7436102"/>
      <w:r w:rsidRPr="00E62621">
        <w:rPr>
          <w:b/>
          <w:bCs/>
          <w:sz w:val="24"/>
        </w:rPr>
        <w:t>Bijlage 5.</w:t>
      </w:r>
      <w:r w:rsidRPr="00E62621">
        <w:rPr>
          <w:b/>
          <w:bCs/>
          <w:sz w:val="24"/>
        </w:rPr>
        <w:tab/>
      </w:r>
      <w:proofErr w:type="spellStart"/>
      <w:r w:rsidRPr="00E62621">
        <w:rPr>
          <w:b/>
          <w:bCs/>
          <w:sz w:val="24"/>
        </w:rPr>
        <w:t>Conformiteitenlijst</w:t>
      </w:r>
      <w:proofErr w:type="spellEnd"/>
      <w:r w:rsidRPr="00E62621">
        <w:rPr>
          <w:b/>
          <w:bCs/>
          <w:sz w:val="24"/>
        </w:rPr>
        <w:t xml:space="preserve"> gunningseisen</w:t>
      </w:r>
      <w:bookmarkEnd w:id="0"/>
    </w:p>
    <w:p w14:paraId="215D6CB0" w14:textId="77777777" w:rsidR="00E62621" w:rsidRPr="00E62621" w:rsidRDefault="00E62621" w:rsidP="00E62621">
      <w:pPr>
        <w:pStyle w:val="HTMLCode"/>
        <w:tabs>
          <w:tab w:val="left" w:pos="993"/>
        </w:tabs>
        <w:rPr>
          <w:b/>
          <w:bCs/>
          <w:sz w:val="24"/>
        </w:rPr>
      </w:pPr>
    </w:p>
    <w:p w14:paraId="181F57BC" w14:textId="77777777" w:rsidR="00E62621" w:rsidRDefault="00E62621" w:rsidP="00E62621">
      <w:r>
        <w:t xml:space="preserve">Hiermee verklaart inschrijver ondubbelzinnig met de strekking van het antwoord "JA" te voldoen aan de in bijlage 4 van de inschrijvingsleidraad met registratienummer </w:t>
      </w:r>
      <w:r w:rsidRPr="00E62621">
        <w:rPr>
          <w:rStyle w:val="tekstvoorstelChar"/>
          <w:color w:val="auto"/>
        </w:rPr>
        <w:t>21.0298945</w:t>
      </w:r>
      <w:r>
        <w:rPr>
          <w:rStyle w:val="tekstvoorstelChar"/>
        </w:rPr>
        <w:t xml:space="preserve"> </w:t>
      </w:r>
      <w:r>
        <w:t xml:space="preserve">opgenomen gunningseisen. </w:t>
      </w:r>
    </w:p>
    <w:p w14:paraId="057578D4" w14:textId="77777777" w:rsidR="00E62621" w:rsidRDefault="00E62621" w:rsidP="00E626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270"/>
        <w:gridCol w:w="6702"/>
      </w:tblGrid>
      <w:tr w:rsidR="00E62621" w14:paraId="0F793ABF" w14:textId="77777777" w:rsidTr="00110436">
        <w:tc>
          <w:tcPr>
            <w:tcW w:w="993" w:type="dxa"/>
            <w:shd w:val="clear" w:color="auto" w:fill="B6DDE8"/>
          </w:tcPr>
          <w:p w14:paraId="06A912F8" w14:textId="77777777" w:rsidR="00E62621" w:rsidRPr="00A9219A" w:rsidRDefault="00E62621" w:rsidP="00110436">
            <w:pPr>
              <w:jc w:val="center"/>
              <w:rPr>
                <w:b/>
              </w:rPr>
            </w:pPr>
            <w:r w:rsidRPr="00A9219A">
              <w:rPr>
                <w:b/>
              </w:rPr>
              <w:t>Eis nr.</w:t>
            </w:r>
          </w:p>
        </w:tc>
        <w:tc>
          <w:tcPr>
            <w:tcW w:w="1275" w:type="dxa"/>
            <w:shd w:val="clear" w:color="auto" w:fill="B6DDE8"/>
          </w:tcPr>
          <w:p w14:paraId="1F495F2E" w14:textId="77777777" w:rsidR="00E62621" w:rsidRPr="00A9219A" w:rsidRDefault="00E62621" w:rsidP="00110436">
            <w:pPr>
              <w:jc w:val="center"/>
              <w:rPr>
                <w:b/>
              </w:rPr>
            </w:pPr>
            <w:r w:rsidRPr="00A9219A">
              <w:rPr>
                <w:b/>
              </w:rPr>
              <w:t>Akkoord</w:t>
            </w:r>
          </w:p>
          <w:p w14:paraId="5CD52C32" w14:textId="77777777" w:rsidR="00E62621" w:rsidRPr="00A9219A" w:rsidRDefault="00E62621" w:rsidP="00110436">
            <w:pPr>
              <w:jc w:val="center"/>
              <w:rPr>
                <w:b/>
              </w:rPr>
            </w:pPr>
            <w:r w:rsidRPr="00A9219A">
              <w:rPr>
                <w:b/>
              </w:rPr>
              <w:t>Ja / Nee</w:t>
            </w:r>
          </w:p>
        </w:tc>
        <w:tc>
          <w:tcPr>
            <w:tcW w:w="6834" w:type="dxa"/>
            <w:shd w:val="clear" w:color="auto" w:fill="B6DDE8"/>
          </w:tcPr>
          <w:p w14:paraId="790D54C0" w14:textId="77777777" w:rsidR="00E62621" w:rsidRPr="00A9219A" w:rsidRDefault="00E62621" w:rsidP="00110436">
            <w:pPr>
              <w:rPr>
                <w:b/>
              </w:rPr>
            </w:pPr>
            <w:r w:rsidRPr="00A9219A">
              <w:rPr>
                <w:b/>
              </w:rPr>
              <w:t>Ruimte voor toelichting</w:t>
            </w:r>
          </w:p>
        </w:tc>
      </w:tr>
      <w:tr w:rsidR="00E62621" w14:paraId="661012FE" w14:textId="77777777" w:rsidTr="00110436">
        <w:tc>
          <w:tcPr>
            <w:tcW w:w="993" w:type="dxa"/>
            <w:shd w:val="clear" w:color="auto" w:fill="FFFFFF" w:themeFill="background1"/>
          </w:tcPr>
          <w:p w14:paraId="38CF6191" w14:textId="77777777" w:rsidR="00E62621" w:rsidRDefault="00E62621" w:rsidP="00110436">
            <w:pPr>
              <w:jc w:val="center"/>
            </w:pPr>
            <w:r>
              <w:t>A.1</w:t>
            </w:r>
          </w:p>
        </w:tc>
        <w:tc>
          <w:tcPr>
            <w:tcW w:w="1275" w:type="dxa"/>
            <w:shd w:val="clear" w:color="auto" w:fill="FFFFFF" w:themeFill="background1"/>
          </w:tcPr>
          <w:p w14:paraId="06DEC9A7" w14:textId="77777777" w:rsidR="00E62621" w:rsidRDefault="00E62621" w:rsidP="00110436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2BEAB435" w14:textId="77777777" w:rsidR="00E62621" w:rsidRDefault="00E62621" w:rsidP="00110436"/>
        </w:tc>
      </w:tr>
      <w:tr w:rsidR="00E62621" w14:paraId="6FE1EDFE" w14:textId="77777777" w:rsidTr="00110436">
        <w:tc>
          <w:tcPr>
            <w:tcW w:w="993" w:type="dxa"/>
            <w:shd w:val="clear" w:color="auto" w:fill="FFFFFF" w:themeFill="background1"/>
          </w:tcPr>
          <w:p w14:paraId="11B58DE4" w14:textId="77777777" w:rsidR="00E62621" w:rsidRDefault="00E62621" w:rsidP="00110436">
            <w:pPr>
              <w:jc w:val="center"/>
            </w:pPr>
            <w:r>
              <w:t>A.2</w:t>
            </w:r>
          </w:p>
        </w:tc>
        <w:tc>
          <w:tcPr>
            <w:tcW w:w="1275" w:type="dxa"/>
            <w:shd w:val="clear" w:color="auto" w:fill="FFFFFF" w:themeFill="background1"/>
          </w:tcPr>
          <w:p w14:paraId="7D1121B7" w14:textId="77777777" w:rsidR="00E62621" w:rsidRDefault="00E62621" w:rsidP="00110436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15476B09" w14:textId="77777777" w:rsidR="00E62621" w:rsidRDefault="00E62621" w:rsidP="00110436"/>
        </w:tc>
      </w:tr>
      <w:tr w:rsidR="00E62621" w14:paraId="63D8DBB3" w14:textId="77777777" w:rsidTr="00110436">
        <w:tc>
          <w:tcPr>
            <w:tcW w:w="993" w:type="dxa"/>
            <w:shd w:val="clear" w:color="auto" w:fill="FFFFFF" w:themeFill="background1"/>
          </w:tcPr>
          <w:p w14:paraId="49740C2E" w14:textId="77777777" w:rsidR="00E62621" w:rsidRDefault="00E62621" w:rsidP="00110436">
            <w:pPr>
              <w:jc w:val="center"/>
            </w:pPr>
            <w:r>
              <w:t>A.3</w:t>
            </w:r>
          </w:p>
        </w:tc>
        <w:tc>
          <w:tcPr>
            <w:tcW w:w="1275" w:type="dxa"/>
            <w:shd w:val="clear" w:color="auto" w:fill="FFFFFF" w:themeFill="background1"/>
          </w:tcPr>
          <w:p w14:paraId="04041190" w14:textId="77777777" w:rsidR="00E62621" w:rsidRDefault="00E62621" w:rsidP="00110436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2B22746A" w14:textId="77777777" w:rsidR="00E62621" w:rsidRDefault="00E62621" w:rsidP="00110436"/>
        </w:tc>
      </w:tr>
      <w:tr w:rsidR="00E62621" w14:paraId="5B531D7B" w14:textId="77777777" w:rsidTr="00110436">
        <w:tc>
          <w:tcPr>
            <w:tcW w:w="993" w:type="dxa"/>
            <w:shd w:val="clear" w:color="auto" w:fill="FFFFFF" w:themeFill="background1"/>
          </w:tcPr>
          <w:p w14:paraId="11715006" w14:textId="77777777" w:rsidR="00E62621" w:rsidRDefault="00E62621" w:rsidP="00110436">
            <w:pPr>
              <w:jc w:val="center"/>
            </w:pPr>
            <w:r>
              <w:t>A.4</w:t>
            </w:r>
          </w:p>
        </w:tc>
        <w:tc>
          <w:tcPr>
            <w:tcW w:w="1275" w:type="dxa"/>
            <w:shd w:val="clear" w:color="auto" w:fill="FFFFFF" w:themeFill="background1"/>
          </w:tcPr>
          <w:p w14:paraId="4317C288" w14:textId="77777777" w:rsidR="00E62621" w:rsidRDefault="00E62621" w:rsidP="00110436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018EB8C5" w14:textId="77777777" w:rsidR="00E62621" w:rsidRDefault="00E62621" w:rsidP="00110436">
            <w:bookmarkStart w:id="1" w:name="_GoBack"/>
            <w:bookmarkEnd w:id="1"/>
          </w:p>
        </w:tc>
      </w:tr>
      <w:tr w:rsidR="00E62621" w14:paraId="7E419633" w14:textId="77777777" w:rsidTr="00110436">
        <w:tc>
          <w:tcPr>
            <w:tcW w:w="993" w:type="dxa"/>
            <w:shd w:val="clear" w:color="auto" w:fill="FFFFFF" w:themeFill="background1"/>
          </w:tcPr>
          <w:p w14:paraId="1E9ECF34" w14:textId="77777777" w:rsidR="00E62621" w:rsidRDefault="00E62621" w:rsidP="00110436">
            <w:pPr>
              <w:jc w:val="center"/>
            </w:pPr>
            <w:r>
              <w:t>A.5</w:t>
            </w:r>
          </w:p>
        </w:tc>
        <w:tc>
          <w:tcPr>
            <w:tcW w:w="1275" w:type="dxa"/>
            <w:shd w:val="clear" w:color="auto" w:fill="FFFFFF" w:themeFill="background1"/>
          </w:tcPr>
          <w:p w14:paraId="4D7FC2D3" w14:textId="77777777" w:rsidR="00E62621" w:rsidRDefault="00E62621" w:rsidP="00110436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3961F6B0" w14:textId="77777777" w:rsidR="00E62621" w:rsidRDefault="00E62621" w:rsidP="00110436"/>
        </w:tc>
      </w:tr>
      <w:tr w:rsidR="00E62621" w14:paraId="7F67084D" w14:textId="77777777" w:rsidTr="00110436">
        <w:tc>
          <w:tcPr>
            <w:tcW w:w="993" w:type="dxa"/>
            <w:shd w:val="clear" w:color="auto" w:fill="FFFFFF" w:themeFill="background1"/>
          </w:tcPr>
          <w:p w14:paraId="352C21AF" w14:textId="77777777" w:rsidR="00E62621" w:rsidRDefault="00E62621" w:rsidP="00110436">
            <w:pPr>
              <w:jc w:val="center"/>
            </w:pPr>
            <w:r>
              <w:t>A.6</w:t>
            </w:r>
          </w:p>
        </w:tc>
        <w:tc>
          <w:tcPr>
            <w:tcW w:w="1275" w:type="dxa"/>
            <w:shd w:val="clear" w:color="auto" w:fill="FFFFFF" w:themeFill="background1"/>
          </w:tcPr>
          <w:p w14:paraId="7914F37D" w14:textId="77777777" w:rsidR="00E62621" w:rsidRDefault="00E62621" w:rsidP="00110436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33CDF61A" w14:textId="77777777" w:rsidR="00E62621" w:rsidRDefault="00E62621" w:rsidP="00110436"/>
        </w:tc>
      </w:tr>
      <w:tr w:rsidR="00E62621" w14:paraId="628CDAC2" w14:textId="77777777" w:rsidTr="00110436">
        <w:tc>
          <w:tcPr>
            <w:tcW w:w="993" w:type="dxa"/>
            <w:shd w:val="clear" w:color="auto" w:fill="FFFFFF" w:themeFill="background1"/>
          </w:tcPr>
          <w:p w14:paraId="2EB66F67" w14:textId="77777777" w:rsidR="00E62621" w:rsidRDefault="00E62621" w:rsidP="00110436">
            <w:pPr>
              <w:jc w:val="center"/>
            </w:pPr>
            <w:r>
              <w:t>A.7</w:t>
            </w:r>
          </w:p>
        </w:tc>
        <w:tc>
          <w:tcPr>
            <w:tcW w:w="1275" w:type="dxa"/>
            <w:shd w:val="clear" w:color="auto" w:fill="FFFFFF" w:themeFill="background1"/>
          </w:tcPr>
          <w:p w14:paraId="27DC9EF5" w14:textId="77777777" w:rsidR="00E62621" w:rsidRDefault="00E62621" w:rsidP="00110436">
            <w:pPr>
              <w:jc w:val="center"/>
            </w:pPr>
          </w:p>
        </w:tc>
        <w:tc>
          <w:tcPr>
            <w:tcW w:w="6834" w:type="dxa"/>
            <w:shd w:val="clear" w:color="auto" w:fill="FFFFFF" w:themeFill="background1"/>
          </w:tcPr>
          <w:p w14:paraId="55CADCFE" w14:textId="77777777" w:rsidR="00E62621" w:rsidRDefault="00E62621" w:rsidP="00110436"/>
        </w:tc>
      </w:tr>
      <w:tr w:rsidR="00E62621" w14:paraId="6488F040" w14:textId="77777777" w:rsidTr="00110436">
        <w:tc>
          <w:tcPr>
            <w:tcW w:w="993" w:type="dxa"/>
          </w:tcPr>
          <w:p w14:paraId="50B12030" w14:textId="77777777" w:rsidR="00E62621" w:rsidRDefault="00E62621" w:rsidP="00110436">
            <w:pPr>
              <w:jc w:val="center"/>
            </w:pPr>
            <w:r>
              <w:t>B.1</w:t>
            </w:r>
          </w:p>
        </w:tc>
        <w:tc>
          <w:tcPr>
            <w:tcW w:w="1275" w:type="dxa"/>
          </w:tcPr>
          <w:p w14:paraId="362CB7DE" w14:textId="77777777" w:rsidR="00E62621" w:rsidRDefault="00E62621" w:rsidP="00110436"/>
        </w:tc>
        <w:tc>
          <w:tcPr>
            <w:tcW w:w="6834" w:type="dxa"/>
          </w:tcPr>
          <w:p w14:paraId="6C967EBC" w14:textId="77777777" w:rsidR="00E62621" w:rsidRDefault="00E62621" w:rsidP="00110436"/>
        </w:tc>
      </w:tr>
      <w:tr w:rsidR="00E62621" w14:paraId="1A26DC55" w14:textId="77777777" w:rsidTr="00110436">
        <w:tc>
          <w:tcPr>
            <w:tcW w:w="993" w:type="dxa"/>
          </w:tcPr>
          <w:p w14:paraId="7475AE20" w14:textId="77777777" w:rsidR="00E62621" w:rsidRDefault="00E62621" w:rsidP="00110436">
            <w:pPr>
              <w:jc w:val="center"/>
            </w:pPr>
            <w:r>
              <w:t>B.2</w:t>
            </w:r>
          </w:p>
        </w:tc>
        <w:tc>
          <w:tcPr>
            <w:tcW w:w="1275" w:type="dxa"/>
          </w:tcPr>
          <w:p w14:paraId="61A5EA86" w14:textId="77777777" w:rsidR="00E62621" w:rsidRDefault="00E62621" w:rsidP="00110436"/>
        </w:tc>
        <w:tc>
          <w:tcPr>
            <w:tcW w:w="6834" w:type="dxa"/>
          </w:tcPr>
          <w:p w14:paraId="3522FBE9" w14:textId="77777777" w:rsidR="00E62621" w:rsidRDefault="00E62621" w:rsidP="00110436"/>
        </w:tc>
      </w:tr>
      <w:tr w:rsidR="00E62621" w14:paraId="737405E9" w14:textId="77777777" w:rsidTr="00110436">
        <w:tc>
          <w:tcPr>
            <w:tcW w:w="993" w:type="dxa"/>
          </w:tcPr>
          <w:p w14:paraId="5FDF75AE" w14:textId="77777777" w:rsidR="00E62621" w:rsidRDefault="00E62621" w:rsidP="00110436">
            <w:pPr>
              <w:jc w:val="center"/>
            </w:pPr>
            <w:r>
              <w:t>B.3</w:t>
            </w:r>
          </w:p>
        </w:tc>
        <w:tc>
          <w:tcPr>
            <w:tcW w:w="1275" w:type="dxa"/>
          </w:tcPr>
          <w:p w14:paraId="1AB27505" w14:textId="77777777" w:rsidR="00E62621" w:rsidRDefault="00E62621" w:rsidP="00110436"/>
        </w:tc>
        <w:tc>
          <w:tcPr>
            <w:tcW w:w="6834" w:type="dxa"/>
          </w:tcPr>
          <w:p w14:paraId="4B400E5E" w14:textId="77777777" w:rsidR="00E62621" w:rsidRDefault="00E62621" w:rsidP="00110436"/>
        </w:tc>
      </w:tr>
      <w:tr w:rsidR="00E62621" w14:paraId="6E3B8FC5" w14:textId="77777777" w:rsidTr="00110436">
        <w:tc>
          <w:tcPr>
            <w:tcW w:w="993" w:type="dxa"/>
          </w:tcPr>
          <w:p w14:paraId="4513ACB6" w14:textId="77777777" w:rsidR="00E62621" w:rsidRDefault="00E62621" w:rsidP="00110436">
            <w:pPr>
              <w:jc w:val="center"/>
            </w:pPr>
            <w:r>
              <w:t>C.1</w:t>
            </w:r>
          </w:p>
        </w:tc>
        <w:tc>
          <w:tcPr>
            <w:tcW w:w="1275" w:type="dxa"/>
          </w:tcPr>
          <w:p w14:paraId="1ED59FB4" w14:textId="77777777" w:rsidR="00E62621" w:rsidRDefault="00E62621" w:rsidP="00110436"/>
        </w:tc>
        <w:tc>
          <w:tcPr>
            <w:tcW w:w="6834" w:type="dxa"/>
          </w:tcPr>
          <w:p w14:paraId="045C9137" w14:textId="77777777" w:rsidR="00E62621" w:rsidRDefault="00E62621" w:rsidP="00110436"/>
        </w:tc>
      </w:tr>
      <w:tr w:rsidR="00E62621" w14:paraId="664C8E9E" w14:textId="77777777" w:rsidTr="00110436">
        <w:tc>
          <w:tcPr>
            <w:tcW w:w="993" w:type="dxa"/>
          </w:tcPr>
          <w:p w14:paraId="7E075985" w14:textId="77777777" w:rsidR="00E62621" w:rsidRDefault="00E62621" w:rsidP="00110436">
            <w:pPr>
              <w:jc w:val="center"/>
            </w:pPr>
            <w:r>
              <w:t>C.2</w:t>
            </w:r>
          </w:p>
        </w:tc>
        <w:tc>
          <w:tcPr>
            <w:tcW w:w="1275" w:type="dxa"/>
          </w:tcPr>
          <w:p w14:paraId="7B024550" w14:textId="77777777" w:rsidR="00E62621" w:rsidRDefault="00E62621" w:rsidP="00110436"/>
        </w:tc>
        <w:tc>
          <w:tcPr>
            <w:tcW w:w="6834" w:type="dxa"/>
          </w:tcPr>
          <w:p w14:paraId="212A13F6" w14:textId="77777777" w:rsidR="00E62621" w:rsidRDefault="00E62621" w:rsidP="00110436"/>
        </w:tc>
      </w:tr>
    </w:tbl>
    <w:p w14:paraId="220843D4" w14:textId="77777777" w:rsidR="00E62621" w:rsidRDefault="00E62621" w:rsidP="00E62621"/>
    <w:p w14:paraId="321EDC3B" w14:textId="77777777" w:rsidR="00E62621" w:rsidRPr="00EA350B" w:rsidRDefault="00E62621" w:rsidP="00E62621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Aldus naar waarheid opgemaakt </w:t>
      </w:r>
    </w:p>
    <w:p w14:paraId="64F39075" w14:textId="77777777" w:rsidR="00E62621" w:rsidRPr="00EA350B" w:rsidRDefault="00E62621" w:rsidP="00E62621">
      <w:pPr>
        <w:rPr>
          <w:rFonts w:cs="Verdana"/>
          <w:color w:val="000000"/>
          <w:spacing w:val="4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103"/>
      </w:tblGrid>
      <w:tr w:rsidR="00E62621" w:rsidRPr="00EA350B" w14:paraId="56866B71" w14:textId="77777777" w:rsidTr="0011043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6EF9CE37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inschrijver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B89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E62621" w:rsidRPr="00EA350B" w14:paraId="46A87152" w14:textId="77777777" w:rsidTr="0011043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7DD4C27D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en functie van </w:t>
            </w:r>
            <w:r>
              <w:rPr>
                <w:rFonts w:cs="Verdana"/>
                <w:color w:val="000000"/>
                <w:spacing w:val="4"/>
                <w:szCs w:val="18"/>
              </w:rPr>
              <w:t>de ondertekenaar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7F9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E62621" w:rsidRPr="00EA350B" w14:paraId="693B71EB" w14:textId="77777777" w:rsidTr="0011043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471025EA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4A7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E62621" w:rsidRPr="00EA350B" w14:paraId="085DD670" w14:textId="77777777" w:rsidTr="0011043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88E29C0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B5F" w14:textId="77777777" w:rsidR="00E62621" w:rsidRPr="00EA350B" w:rsidRDefault="00E62621" w:rsidP="00110436">
            <w:pPr>
              <w:rPr>
                <w:color w:val="000000"/>
                <w:szCs w:val="18"/>
              </w:rPr>
            </w:pPr>
          </w:p>
        </w:tc>
      </w:tr>
      <w:tr w:rsidR="00E62621" w:rsidRPr="00EA350B" w14:paraId="6215C382" w14:textId="77777777" w:rsidTr="0011043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12F841F5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5907217B" w14:textId="77777777" w:rsidR="00E62621" w:rsidRPr="00EA350B" w:rsidRDefault="00E62621" w:rsidP="00110436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E7C" w14:textId="77777777" w:rsidR="00E62621" w:rsidRPr="00EA350B" w:rsidRDefault="00E62621" w:rsidP="00110436">
            <w:pPr>
              <w:rPr>
                <w:color w:val="000000"/>
                <w:szCs w:val="18"/>
              </w:rPr>
            </w:pPr>
          </w:p>
        </w:tc>
      </w:tr>
    </w:tbl>
    <w:p w14:paraId="77FA2F5C" w14:textId="77777777" w:rsidR="00E62621" w:rsidRPr="0027352F" w:rsidRDefault="00E62621" w:rsidP="00E62621"/>
    <w:p w14:paraId="53F7DF9F" w14:textId="77777777" w:rsidR="00DE469A" w:rsidRPr="00CA2531" w:rsidRDefault="00DE469A" w:rsidP="00CA2531"/>
    <w:sectPr w:rsidR="00DE469A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0345E"/>
    <w:multiLevelType w:val="hybridMultilevel"/>
    <w:tmpl w:val="067413A4"/>
    <w:lvl w:ilvl="0" w:tplc="FBBE2E8C">
      <w:start w:val="5"/>
      <w:numFmt w:val="decimal"/>
      <w:pStyle w:val="HTMLCod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621"/>
    <w:rsid w:val="000639DB"/>
    <w:rsid w:val="00065EC2"/>
    <w:rsid w:val="0007559E"/>
    <w:rsid w:val="000B1624"/>
    <w:rsid w:val="000D4004"/>
    <w:rsid w:val="000F06ED"/>
    <w:rsid w:val="001179EA"/>
    <w:rsid w:val="00181CBD"/>
    <w:rsid w:val="0019548F"/>
    <w:rsid w:val="00245FDE"/>
    <w:rsid w:val="00260B27"/>
    <w:rsid w:val="002B3F31"/>
    <w:rsid w:val="002C6F06"/>
    <w:rsid w:val="00315FBA"/>
    <w:rsid w:val="003168DE"/>
    <w:rsid w:val="00321634"/>
    <w:rsid w:val="00355F4A"/>
    <w:rsid w:val="00364F15"/>
    <w:rsid w:val="003E163A"/>
    <w:rsid w:val="00403165"/>
    <w:rsid w:val="00432324"/>
    <w:rsid w:val="00442E89"/>
    <w:rsid w:val="0044781C"/>
    <w:rsid w:val="0046028A"/>
    <w:rsid w:val="00485AF7"/>
    <w:rsid w:val="00501C14"/>
    <w:rsid w:val="00691156"/>
    <w:rsid w:val="006C6DE8"/>
    <w:rsid w:val="007004E8"/>
    <w:rsid w:val="00720F5F"/>
    <w:rsid w:val="00724B2B"/>
    <w:rsid w:val="0077686E"/>
    <w:rsid w:val="00793E78"/>
    <w:rsid w:val="007C138D"/>
    <w:rsid w:val="0081650C"/>
    <w:rsid w:val="009C451C"/>
    <w:rsid w:val="009F5D13"/>
    <w:rsid w:val="00A527C8"/>
    <w:rsid w:val="00A84276"/>
    <w:rsid w:val="00AF43BE"/>
    <w:rsid w:val="00B51B24"/>
    <w:rsid w:val="00B71301"/>
    <w:rsid w:val="00BA0F19"/>
    <w:rsid w:val="00C46EDC"/>
    <w:rsid w:val="00C73CDF"/>
    <w:rsid w:val="00C9616B"/>
    <w:rsid w:val="00CA2531"/>
    <w:rsid w:val="00CB1564"/>
    <w:rsid w:val="00D231A5"/>
    <w:rsid w:val="00D549BE"/>
    <w:rsid w:val="00DE469A"/>
    <w:rsid w:val="00E35F65"/>
    <w:rsid w:val="00E4088D"/>
    <w:rsid w:val="00E62621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C2FC9"/>
  <w15:chartTrackingRefBased/>
  <w15:docId w15:val="{B4681867-9380-4968-A03C-891EE94E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E62621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7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7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7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uiPriority w:val="34"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uiPriority w:val="35"/>
    <w:qFormat/>
    <w:rsid w:val="00691156"/>
    <w:pPr>
      <w:spacing w:before="120" w:after="120"/>
    </w:pPr>
    <w:rPr>
      <w:bCs/>
      <w:sz w:val="16"/>
      <w:szCs w:val="20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voorstel">
    <w:name w:val="tekstvoorstel"/>
    <w:basedOn w:val="Standaard"/>
    <w:link w:val="tekstvoorstelChar"/>
    <w:rsid w:val="00E62621"/>
    <w:pPr>
      <w:spacing w:line="240" w:lineRule="atLeast"/>
    </w:pPr>
    <w:rPr>
      <w:color w:val="0000FF"/>
      <w:szCs w:val="18"/>
    </w:rPr>
  </w:style>
  <w:style w:type="character" w:customStyle="1" w:styleId="tekstvoorstelChar">
    <w:name w:val="tekstvoorstel Char"/>
    <w:link w:val="tekstvoorstel"/>
    <w:rsid w:val="00E62621"/>
    <w:rPr>
      <w:rFonts w:ascii="Verdana" w:hAnsi="Verdana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HNK_document" ma:contentTypeID="0x010100BCEB7A8005909A43B4CE60CE528F151400EC01B36AED6AB049B14D4F7D19A13B5B" ma:contentTypeVersion="10" ma:contentTypeDescription="Een nieuw document maken." ma:contentTypeScope="" ma:versionID="9c1f4e4377d01c4d3543f97e2900c26a">
  <xsd:schema xmlns:xsd="http://www.w3.org/2001/XMLSchema" xmlns:xs="http://www.w3.org/2001/XMLSchema" xmlns:p="http://schemas.microsoft.com/office/2006/metadata/properties" xmlns:ns1="4986226c-98ad-41ee-a2b3-e922db23fcb7" xmlns:ns2="50bd7b6c-278f-4085-b58b-8f8be0ea259b" xmlns:ns4="c20eaf1a-bbd0-4fe6-9004-fe7634b921ff" targetNamespace="http://schemas.microsoft.com/office/2006/metadata/properties" ma:root="true" ma:fieldsID="5b90c2cee5dd779bc7e8e6c5973b2254" ns1:_="" ns2:_="" ns4:_="">
    <xsd:import namespace="4986226c-98ad-41ee-a2b3-e922db23fcb7"/>
    <xsd:import namespace="50bd7b6c-278f-4085-b58b-8f8be0ea259b"/>
    <xsd:import namespace="c20eaf1a-bbd0-4fe6-9004-fe7634b921ff"/>
    <xsd:element name="properties">
      <xsd:complexType>
        <xsd:sequence>
          <xsd:element name="documentManagement">
            <xsd:complexType>
              <xsd:all>
                <xsd:element ref="ns1:PMW_x0020_rol" minOccurs="0"/>
                <xsd:element ref="ns2:Taakveld" minOccurs="0"/>
                <xsd:element ref="ns1:Taakthema" minOccurs="0"/>
                <xsd:element ref="ns1:Opmerking" minOccurs="0"/>
                <xsd:element ref="ns1:Onderdeel_x0020_beheerdossier" minOccurs="0"/>
                <xsd:element ref="ns2:Projectfase" minOccurs="0"/>
                <xsd:element ref="ns2:Projectnummer" minOccurs="0"/>
                <xsd:element ref="ns1:Dossiercode" minOccurs="0"/>
                <xsd:element ref="ns1:Projectnaam" minOccurs="0"/>
                <xsd:element ref="ns4:WF_x002d_PVA" minOccurs="0"/>
                <xsd:element ref="ns1:Onderdeel_x0020_Subsidiedossier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6226c-98ad-41ee-a2b3-e922db23fcb7" elementFormDefault="qualified">
    <xsd:import namespace="http://schemas.microsoft.com/office/2006/documentManagement/types"/>
    <xsd:import namespace="http://schemas.microsoft.com/office/infopath/2007/PartnerControls"/>
    <xsd:element name="PMW_x0020_rol" ma:index="0" nillable="true" ma:displayName="PMW rol" ma:format="Dropdown" ma:internalName="PMW_x0020_rol" ma:readOnly="false">
      <xsd:simpleType>
        <xsd:restriction base="dms:Choice">
          <xsd:enumeration value="1 Project Management"/>
          <xsd:enumeration value="2 Projectbeheersing"/>
          <xsd:enumeration value="3 Omgevingsmanagement"/>
          <xsd:enumeration value="4 Technisch Management"/>
          <xsd:enumeration value="5 Contractmanagement"/>
        </xsd:restriction>
      </xsd:simpleType>
    </xsd:element>
    <xsd:element name="Taakthema" ma:index="2" nillable="true" ma:displayName="Taakthema" ma:format="Dropdown" ma:internalName="Taakthema" ma:readOnly="false">
      <xsd:simpleType>
        <xsd:restriction base="dms:Choice">
          <xsd:enumeration value="1.01 Opdracht &amp; scope"/>
          <xsd:enumeration value="1.01 Wijzigingsregister"/>
          <xsd:enumeration value="1.01 Machtigingen"/>
          <xsd:enumeration value="1.03 bestuurlijk proces"/>
          <xsd:enumeration value="1.03 D&amp;H"/>
          <xsd:enumeration value="1.03 CHI"/>
          <xsd:enumeration value="1.03 kernteam Bestuurlijk overleg"/>
          <xsd:enumeration value="1.03 regionaal Bestuurlijk overleg"/>
          <xsd:enumeration value="1.03 portefeuille houders overleg"/>
          <xsd:enumeration value="1.03 bestuurders overleg HHNK"/>
          <xsd:enumeration value="1.03 Directiestukken"/>
          <xsd:enumeration value="1.03 Directie overleg"/>
          <xsd:enumeration value="1.04 Beslismoment start Ontwerpfase"/>
          <xsd:enumeration value="1.04 Beslismoment start DO fase"/>
          <xsd:enumeration value="1.04 Beslismoment start aanbesteding"/>
          <xsd:enumeration value="1.04 Beslismoment start Realisatiefase"/>
          <xsd:enumeration value="1.04 Beslismoment start Nazorgfase"/>
          <xsd:enumeration value="1.04 Beslismoment oplevering aan opdrachtgever"/>
          <xsd:enumeration value="1.05 SOK Provincie"/>
          <xsd:enumeration value="1.05 SOK Gemeente"/>
          <xsd:enumeration value="1.05 SOK Recreatieschap"/>
          <xsd:enumeration value="1.05 SOK Overige"/>
          <xsd:enumeration value="1.07 Intake gesprek"/>
          <xsd:enumeration value="1.07 P gesprek"/>
          <xsd:enumeration value="1.07 Evaluatie gesprek"/>
          <xsd:enumeration value="1.07 Exit gesprek"/>
          <xsd:enumeration value="2.01 Projectbegroting (beslismoment)"/>
          <xsd:enumeration value="2.01 Ramingen actueel"/>
          <xsd:enumeration value="2.01 Raming bevriezing tbv rapportage"/>
          <xsd:enumeration value="2.01 Raming overig"/>
          <xsd:enumeration value="2.01 Interne uren"/>
          <xsd:enumeration value="2.01 Externe opdrachten /verplichtingen"/>
          <xsd:enumeration value="2.01 Subsidies/accountantverklaringen"/>
          <xsd:enumeration value="2.01 Nadeelcompensatie"/>
          <xsd:enumeration value="2.01 Nacalculatie"/>
          <xsd:enumeration value="2.02 Projectplanning (beslismoment)"/>
          <xsd:enumeration value="2.02 Planning actueel"/>
          <xsd:enumeration value="2.02 Planning bevriezing tbv rapportage"/>
          <xsd:enumeration value="2.02 Overig"/>
          <xsd:enumeration value="2.03 Projectrisicodossier (beslismoment)"/>
          <xsd:enumeration value="2.03 Actueel"/>
          <xsd:enumeration value="2.03 Bevriezing tbv rapportage"/>
          <xsd:enumeration value="2.04 Maand"/>
          <xsd:enumeration value="2.04 Kwartaal"/>
          <xsd:enumeration value="2.04 Overige rapportages"/>
          <xsd:enumeration value="2.05 Kwaliteit management plan"/>
          <xsd:enumeration value="2.05 Reviews"/>
          <xsd:enumeration value="2.05 Evaluatie"/>
          <xsd:enumeration value="2.06 Organigram (OBS)"/>
          <xsd:enumeration value="2.06 Capaciteitplanning"/>
          <xsd:enumeration value="2.06 Functieprofielen en werkpakketten"/>
          <xsd:enumeration value="2.06 Vakantieplanning"/>
          <xsd:enumeration value="2.06 Veiligheid en gezondheidsplan"/>
          <xsd:enumeration value="3.01 Analyse"/>
          <xsd:enumeration value="3.01 Provincie"/>
          <xsd:enumeration value="3.01 Gemeente"/>
          <xsd:enumeration value="3.01 Dorpsraden"/>
          <xsd:enumeration value="3.01 Belangen vereniging"/>
          <xsd:enumeration value="3.01 Overige"/>
          <xsd:enumeration value="3.03 Communicatieplan"/>
          <xsd:enumeration value="3.03 Bijeenkomsten"/>
          <xsd:enumeration value="3.03 achtergronddocumentatie"/>
          <xsd:enumeration value="3.03 evenementen"/>
          <xsd:enumeration value="3.03 media"/>
          <xsd:enumeration value="3.03 pers"/>
          <xsd:enumeration value="3.03 Q&amp;A"/>
          <xsd:enumeration value="3.03 communicatieplanning"/>
          <xsd:enumeration value="3.03 communicatiemiddelen"/>
          <xsd:enumeration value="3.03 Klachten"/>
          <xsd:enumeration value="3.04 Bureauonderzoek"/>
          <xsd:enumeration value="3.04 Inventariserend veldonderzoek (IVO)"/>
          <xsd:enumeration value="3.04 Fysiek/Wettelijk Beschermen of Inpassen"/>
          <xsd:enumeration value="3.04 Vindplaatsen"/>
          <xsd:enumeration value="3.04 Archismelding Archivering Publicatie"/>
          <xsd:enumeration value="3.04 Uitvoeringsboekje"/>
          <xsd:enumeration value="3.05 Inventarisatie"/>
          <xsd:enumeration value="3.06 Vooronderzoek"/>
          <xsd:enumeration value="3.04 Uitvoering; Opsporing en ruimen"/>
          <xsd:enumeration value="3.07 Ruimtelijke onderbouwing"/>
          <xsd:enumeration value="3.07 WABO"/>
          <xsd:enumeration value="3.07 Natuur Beheer wet"/>
          <xsd:enumeration value="3.07 Flora &amp; Fauna"/>
          <xsd:enumeration value="3.07 Passende beoordeling"/>
          <xsd:enumeration value="3.07 Ontgrondingswet"/>
          <xsd:enumeration value="3.07 Tijdelijke vergunningen &amp; watertoets"/>
          <xsd:enumeration value="3.07 Zienswijze"/>
          <xsd:enumeration value="3.07 Nota van beantwoording zienswijze"/>
          <xsd:enumeration value="3.07 Beroep procedures"/>
          <xsd:enumeration value="3.08 Beleid en procedure"/>
          <xsd:enumeration value="3.08 Reikwijdte en Detailniveau (startnotitie)"/>
          <xsd:enumeration value="3.08 Advies richtlijn"/>
          <xsd:enumeration value="3.08 Het MER (milieueffectrapport)"/>
          <xsd:enumeration value="3.08 MER commissie"/>
          <xsd:enumeration value="3.09 Inventarisatie"/>
          <xsd:enumeration value="3.09 Ter inzage legging"/>
          <xsd:enumeration value="3.09 Zienswijze"/>
          <xsd:enumeration value="3.09 Nota van beantwoording zienswijze"/>
          <xsd:enumeration value="3.09 Beroep procedures"/>
          <xsd:enumeration value="3.10 Overleg k&amp;l beheerders"/>
          <xsd:enumeration value="3.10 Toetsing K&amp;L"/>
          <xsd:enumeration value="3.10 Verzoek tot aanpassing K&amp;L"/>
          <xsd:enumeration value="3.10 Overeenkomst"/>
          <xsd:enumeration value="3.10 Overleggingsplan K&amp;L"/>
          <xsd:enumeration value="3.10 Vergunning K&amp;L"/>
          <xsd:enumeration value="3.10 Nadeelcompensatie K&amp;L"/>
          <xsd:enumeration value="3.11 Grondverwervingsplan"/>
          <xsd:enumeration value="3.11 Aanbiedingen grondverwerving"/>
          <xsd:enumeration value="3.11 Overeenkomsten grondverwervingen"/>
          <xsd:enumeration value="3.11 Onteigeningsdossier"/>
          <xsd:enumeration value="3.11 Anticiperende grond aankopen"/>
          <xsd:enumeration value="3.11 tijdelijke grondgebruik"/>
          <xsd:enumeration value="3.12 Verkeerstellingen"/>
          <xsd:enumeration value="3.12 Bereikbaarheid"/>
          <xsd:enumeration value="3.12 Verkeersplannen gemeenten"/>
          <xsd:enumeration value="3.12 Regio Regie &amp; PNH"/>
          <xsd:enumeration value="3.12 Richtlijn verkeersplan MMD"/>
          <xsd:enumeration value="3.12 Beleid en visie"/>
          <xsd:enumeration value="3.13 nadeelcompensatie"/>
          <xsd:enumeration value="3.13 schadevergoeding"/>
          <xsd:enumeration value="3.13 Jurisprudentie"/>
          <xsd:enumeration value="3.14 natuurtoets"/>
          <xsd:enumeration value="3.14 natuurcompensatie &amp; watercompensatie"/>
          <xsd:enumeration value="3.15 Historisch onderzoek"/>
          <xsd:enumeration value="3.15 Status bodemverontreinigingen"/>
          <xsd:enumeration value="3.15 Milieukwaliteit vrijkomende materialen"/>
          <xsd:enumeration value="3.15 Verkennend en nader onderzoek"/>
          <xsd:enumeration value="3.15 Bodemsanering"/>
          <xsd:enumeration value="3.15 Nazorg"/>
          <xsd:enumeration value="3.99 projectgroep"/>
          <xsd:enumeration value="3.99 adviesgroep"/>
          <xsd:enumeration value="3.99 intern overleg"/>
          <xsd:enumeration value="3.99 coordinatoren overleg"/>
          <xsd:enumeration value="4.01 Bestaande tekeningen en onderzoeken"/>
          <xsd:enumeration value="4.02 Geodata"/>
          <xsd:enumeration value="4.02 Bodemonderzoek"/>
          <xsd:enumeration value="4.02 Geotechniek"/>
          <xsd:enumeration value="4.03 Programma van eisen"/>
          <xsd:enumeration value="4.03 Systeem eisen specificatie"/>
          <xsd:enumeration value="4.04 Systeem ontwerp"/>
          <xsd:enumeration value="4.04 Voor ontwerp"/>
          <xsd:enumeration value="4.04 Definitief ontwerp"/>
          <xsd:enumeration value="4.04 Uitvoerings ontwerp"/>
          <xsd:enumeration value="4.06 Uitvoeringsplan"/>
          <xsd:enumeration value="4.06 Oplevering"/>
          <xsd:enumeration value="4.07 Monitorenplan"/>
          <xsd:enumeration value="4.07 Beheer en onderhoudsplan"/>
          <xsd:enumeration value="4.07 Overdracht beheer"/>
          <xsd:enumeration value="5.01 Inkoopplan"/>
          <xsd:enumeration value="5.01 Marktconsultatie"/>
          <xsd:enumeration value="5.01 Vraagspecificatie (VSE)"/>
          <xsd:enumeration value="5.01 Annexen bij de Vraagspecificatie"/>
          <xsd:enumeration value="5.01 Basisoverenkomst"/>
          <xsd:enumeration value="5.01 Concept overeenkomst"/>
          <xsd:enumeration value="5.01 Selectieleidraad"/>
          <xsd:enumeration value="5.01 Inschrijvingsleidraad"/>
          <xsd:enumeration value="5.02 Publicatie van aankondiging van opdracht"/>
          <xsd:enumeration value="5.02 Nota van aanwijzing"/>
          <xsd:enumeration value="5.02 Nota van inlichtingen (selectiefase)"/>
          <xsd:enumeration value="5.02 Aanmeldingen (selectiefase)"/>
          <xsd:enumeration value="5.02 Beoordeling aanmeldingen"/>
          <xsd:enumeration value="5.02 Voorgenomen selectiebesluit"/>
          <xsd:enumeration value="5.02 Definitief selectiebesluit"/>
          <xsd:enumeration value="5.02 Dialooggesprekken"/>
          <xsd:enumeration value="5.02 Nota('s) van inlichtingen (inschrijvingsfase)"/>
          <xsd:enumeration value="5.02 Inschrijvingen"/>
          <xsd:enumeration value="5.02 Beoordeling inschrijvingen"/>
          <xsd:enumeration value="5.03 Voorgenomen gunningsbesluit"/>
          <xsd:enumeration value="5.03 Verificatie bewijsstukken Eigen Verklaring"/>
          <xsd:enumeration value="5.03 Definitief gunningsbesluit"/>
          <xsd:enumeration value="5.03 Contracten"/>
          <xsd:enumeration value="5.04 Contractdossier"/>
          <xsd:enumeration value="5.04 Project Kwaliteits Plan / Management Plan"/>
          <xsd:enumeration value="5.04 Toezicht- en toetsing"/>
          <xsd:enumeration value="5.04 Noodplan"/>
          <xsd:enumeration value="5.04 Veiligheid &amp; Gezondheid"/>
          <xsd:enumeration value="5.04 Afwijkingen en meldingen"/>
          <xsd:enumeration value="5.04 Administratie"/>
          <xsd:enumeration value="5.05 Proces verbaal van oplevering"/>
          <xsd:enumeration value="5.05 Opleverdossier contractant"/>
          <xsd:enumeration value="5.05 Bedienings- en onderhoudsvoorschriften"/>
          <xsd:enumeration value="5.05 Evaluatie en beoordeling"/>
        </xsd:restriction>
      </xsd:simpleType>
    </xsd:element>
    <xsd:element name="Opmerking" ma:index="3" nillable="true" ma:displayName="Opmerking" ma:internalName="Opmerking" ma:readOnly="false">
      <xsd:simpleType>
        <xsd:restriction base="dms:Text">
          <xsd:maxLength value="255"/>
        </xsd:restriction>
      </xsd:simpleType>
    </xsd:element>
    <xsd:element name="Onderdeel_x0020_beheerdossier" ma:index="4" nillable="true" ma:displayName="Onderdeel beheerdossier" ma:description="Hoort dit document in de dossier die aan de opdrachtgever opgeleverd wordt aan het eind van het project?" ma:format="Dropdown" ma:internalName="Onderdeel_x0020_beheerdossier" ma:readOnly="false">
      <xsd:simpleType>
        <xsd:restriction base="dms:Choice">
          <xsd:enumeration value="JA"/>
          <xsd:enumeration value="NEE"/>
        </xsd:restriction>
      </xsd:simpleType>
    </xsd:element>
    <xsd:element name="Dossiercode" ma:index="7" nillable="true" ma:displayName="Dossiercode" ma:default="HHNK/16003673" ma:internalName="Dossiercode" ma:readOnly="false">
      <xsd:simpleType>
        <xsd:restriction base="dms:Text">
          <xsd:maxLength value="255"/>
        </xsd:restriction>
      </xsd:simpleType>
    </xsd:element>
    <xsd:element name="Projectnaam" ma:index="8" nillable="true" ma:displayName="Projectnaam" ma:default="Onderhoud keringen primair" ma:description="Vul hier de naam in van het project waarvoor je de opdracht aanvraagt." ma:internalName="Projectnaam" ma:readOnly="false">
      <xsd:simpleType>
        <xsd:restriction base="dms:Text">
          <xsd:maxLength value="255"/>
        </xsd:restriction>
      </xsd:simpleType>
    </xsd:element>
    <xsd:element name="Onderdeel_x0020_Subsidiedossier" ma:index="11" nillable="true" ma:displayName="Onderdeel Subsidiedossier" ma:format="Dropdown" ma:internalName="Onderdeel_x0020_Subsidiedossier" ma:readOnly="false">
      <xsd:simpleType>
        <xsd:restriction base="dms:Choice"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d7b6c-278f-4085-b58b-8f8be0ea259b" elementFormDefault="qualified">
    <xsd:import namespace="http://schemas.microsoft.com/office/2006/documentManagement/types"/>
    <xsd:import namespace="http://schemas.microsoft.com/office/infopath/2007/PartnerControls"/>
    <xsd:element name="Taakveld" ma:index="1" nillable="true" ma:displayName="Taakveld" ma:format="Dropdown" ma:internalName="Taakveld" ma:readOnly="false">
      <xsd:simpleType>
        <xsd:restriction base="dms:Choice">
          <xsd:enumeration value="1.01 Opdracht en of Opdrachtwijzigingen"/>
          <xsd:enumeration value="1.02 Plan van Aanpak en of Project Management Plan"/>
          <xsd:enumeration value="1.03 Bestuurs- en directiestukken"/>
          <xsd:enumeration value="1.04 Oplevering faseresultaat en of eindresultaat"/>
          <xsd:enumeration value="1.05 Samenwerkingsovereenkomsten"/>
          <xsd:enumeration value="1.06 Verbetermanagement"/>
          <xsd:enumeration value="1.07 Personeelszorg"/>
          <xsd:enumeration value="1.99 Periodiek overleg"/>
          <xsd:enumeration value="2.01 Financien"/>
          <xsd:enumeration value="2.02 Planning"/>
          <xsd:enumeration value="2.03 Risicomanagement"/>
          <xsd:enumeration value="2.04 Voortgangsrapportages"/>
          <xsd:enumeration value="2.05 Kwaliteit"/>
          <xsd:enumeration value="2.06 Organisatie"/>
          <xsd:enumeration value="2.99 Periodiek overleg"/>
          <xsd:enumeration value="3.01 Stakeholders"/>
          <xsd:enumeration value="3.02 Klanten Eisen Specificatie"/>
          <xsd:enumeration value="3.03 Communicatie"/>
          <xsd:enumeration value="3.04 Archeologie"/>
          <xsd:enumeration value="3.05 Cultuurhistorie"/>
          <xsd:enumeration value="3.06 Niet gesprongen explosieven"/>
          <xsd:enumeration value="3.07 Vergunningen en of Inspraakprocedures"/>
          <xsd:enumeration value="3.08 Milieu Effecten Rapportage"/>
          <xsd:enumeration value="3.09 Gecoordineerde besluitvorming"/>
          <xsd:enumeration value="3.10 Kabels en Leidingen"/>
          <xsd:enumeration value="3.11 Grondzaken"/>
          <xsd:enumeration value="3.12 Verkeersmanagement"/>
          <xsd:enumeration value="3.13 Juridica"/>
          <xsd:enumeration value="3.14 Natuur"/>
          <xsd:enumeration value="3.15 Bodem en Milieu"/>
          <xsd:enumeration value="3.99 Periodiek overleg"/>
          <xsd:enumeration value="4.01 Basisdata ontwerp"/>
          <xsd:enumeration value="4.02 Technische onderzoeken"/>
          <xsd:enumeration value="4.03 Programma van Eisen en of Systeem Eisen Specificatie"/>
          <xsd:enumeration value="4.04 Ontwerp"/>
          <xsd:enumeration value="4.05 Projectplan"/>
          <xsd:enumeration value="4.06 Realisatie en of AsBuilt"/>
          <xsd:enumeration value="4.07 Afspraken Beheer en Onderhoud"/>
          <xsd:enumeration value="4.99 Periodiek overleg"/>
          <xsd:enumeration value="5.01 Contractvoorbereiding"/>
          <xsd:enumeration value="5.02 Aanbesteding"/>
          <xsd:enumeration value="5.03 Gunning"/>
          <xsd:enumeration value="5.04 Contractbeheersing"/>
          <xsd:enumeration value="5.05 Oplevering"/>
          <xsd:enumeration value="5.99 Periodiek overleg"/>
        </xsd:restriction>
      </xsd:simpleType>
    </xsd:element>
    <xsd:element name="Projectfase" ma:index="5" nillable="true" ma:displayName="Projectfase" ma:format="Dropdown" ma:internalName="Projectfase" ma:readOnly="false">
      <xsd:simpleType>
        <xsd:restriction base="dms:Choice">
          <xsd:enumeration value="1 Pre-verkenning"/>
          <xsd:enumeration value="2 Verkenning"/>
          <xsd:enumeration value="3 Planuitwerking"/>
          <xsd:enumeration value="4 Planrealisatie"/>
          <xsd:enumeration value="5 Geen"/>
        </xsd:restriction>
      </xsd:simpleType>
    </xsd:element>
    <xsd:element name="Projectnummer" ma:index="6" nillable="true" ma:displayName="Projectnummer" ma:default="12220" ma:description="Vul hier het projectnummer in zoals vermeld in FIS." ma:internalName="Projectnummer" ma:readOnly="false">
      <xsd:simpleType>
        <xsd:restriction base="dms:Text">
          <xsd:maxLength value="255"/>
        </xsd:restriction>
      </xsd:simpleType>
    </xsd:element>
    <xsd:element name="Dossiernummer" ma:index="12" nillable="true" ma:displayName="Dossiernummer" ma:default="HHNK/16003673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eaf1a-bbd0-4fe6-9004-fe7634b921ff" elementFormDefault="qualified">
    <xsd:import namespace="http://schemas.microsoft.com/office/2006/documentManagement/types"/>
    <xsd:import namespace="http://schemas.microsoft.com/office/infopath/2007/PartnerControls"/>
    <xsd:element name="WF_x002d_PVA" ma:index="10" nillable="true" ma:displayName="Status Beoordeling Beslisdocument" ma:format="Hyperlink" ma:internalName="WF_x002d_PVA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mer xmlns="50bd7b6c-278f-4085-b58b-8f8be0ea259b">12220</Projectnummer>
    <Dossiercode xmlns="4986226c-98ad-41ee-a2b3-e922db23fcb7">HHNK/16003673</Dossiercode>
    <Onderdeel_x0020_Subsidiedossier xmlns="4986226c-98ad-41ee-a2b3-e922db23fcb7" xsi:nil="true"/>
    <Projectfase xmlns="50bd7b6c-278f-4085-b58b-8f8be0ea259b" xsi:nil="true"/>
    <Opmerking xmlns="4986226c-98ad-41ee-a2b3-e922db23fcb7" xsi:nil="true"/>
    <Projectnaam xmlns="4986226c-98ad-41ee-a2b3-e922db23fcb7">Onderhoud keringen primair</Projectnaam>
    <Dossiernummer xmlns="50bd7b6c-278f-4085-b58b-8f8be0ea259b">HHNK/16003673</Dossiernummer>
    <PMW_x0020_rol xmlns="4986226c-98ad-41ee-a2b3-e922db23fcb7" xsi:nil="true"/>
    <Onderdeel_x0020_beheerdossier xmlns="4986226c-98ad-41ee-a2b3-e922db23fcb7" xsi:nil="true"/>
    <Taakveld xmlns="50bd7b6c-278f-4085-b58b-8f8be0ea259b" xsi:nil="true"/>
    <WF_x002d_PVA xmlns="c20eaf1a-bbd0-4fe6-9004-fe7634b921ff">
      <Url xsi:nil="true"/>
      <Description xsi:nil="true"/>
    </WF_x002d_PVA>
    <Taakthema xmlns="4986226c-98ad-41ee-a2b3-e922db23fcb7" xsi:nil="true"/>
  </documentManagement>
</p:properties>
</file>

<file path=customXml/itemProps1.xml><?xml version="1.0" encoding="utf-8"?>
<ds:datastoreItem xmlns:ds="http://schemas.openxmlformats.org/officeDocument/2006/customXml" ds:itemID="{6C480755-DF93-4B8F-B017-962212D2A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6226c-98ad-41ee-a2b3-e922db23fcb7"/>
    <ds:schemaRef ds:uri="50bd7b6c-278f-4085-b58b-8f8be0ea259b"/>
    <ds:schemaRef ds:uri="c20eaf1a-bbd0-4fe6-9004-fe7634b921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DF1C9-347F-49F8-A932-A9462D913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5E504-81F9-4ED6-829A-FB52AC6B1BAD}">
  <ds:schemaRefs>
    <ds:schemaRef ds:uri="50bd7b6c-278f-4085-b58b-8f8be0ea259b"/>
    <ds:schemaRef ds:uri="c20eaf1a-bbd0-4fe6-9004-fe7634b921ff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4986226c-98ad-41ee-a2b3-e922db23fcb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8242F03A.dotm</Template>
  <TotalTime>2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Hollands Noorderkwartier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Kuiper, Bob</dc:creator>
  <cp:keywords/>
  <dc:description/>
  <cp:lastModifiedBy>Kuiper, Bob</cp:lastModifiedBy>
  <cp:revision>1</cp:revision>
  <dcterms:created xsi:type="dcterms:W3CDTF">2021-03-05T14:50:00Z</dcterms:created>
  <dcterms:modified xsi:type="dcterms:W3CDTF">2021-03-05T14:52:00Z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0x010100BCEB7A8005909A43B4CE60CE528F151400EC01B36AED6AB049B14D4F7D19A13B5B</vt:lpwstr>
  </property>
</Properties>
</file>